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995CA" w14:textId="77777777" w:rsidR="00EB1F88" w:rsidRDefault="00EB1F88" w:rsidP="00EB1F88">
      <w:pPr>
        <w:pStyle w:val="NoSpacing"/>
      </w:pPr>
      <w:r>
        <w:rPr>
          <w:u w:val="single"/>
        </w:rPr>
        <w:t>Adam POTTER</w:t>
      </w:r>
      <w:r>
        <w:t xml:space="preserve">      (fl.1430)</w:t>
      </w:r>
    </w:p>
    <w:p w14:paraId="36343967" w14:textId="77777777" w:rsidR="00EB1F88" w:rsidRDefault="00EB1F88" w:rsidP="00EB1F88">
      <w:pPr>
        <w:pStyle w:val="NoSpacing"/>
      </w:pPr>
      <w:r>
        <w:t>of Lancaster. Potter.</w:t>
      </w:r>
    </w:p>
    <w:p w14:paraId="0C8B0827" w14:textId="77777777" w:rsidR="00EB1F88" w:rsidRDefault="00EB1F88" w:rsidP="00EB1F88">
      <w:pPr>
        <w:pStyle w:val="NoSpacing"/>
      </w:pPr>
    </w:p>
    <w:p w14:paraId="4CC46A94" w14:textId="77777777" w:rsidR="00EB1F88" w:rsidRDefault="00EB1F88" w:rsidP="00EB1F88">
      <w:pPr>
        <w:pStyle w:val="NoSpacing"/>
      </w:pPr>
    </w:p>
    <w:p w14:paraId="26398243" w14:textId="77777777" w:rsidR="00EB1F88" w:rsidRDefault="00EB1F88" w:rsidP="00EB1F88">
      <w:pPr>
        <w:pStyle w:val="NoSpacing"/>
      </w:pPr>
      <w:r>
        <w:tab/>
        <w:t>1430</w:t>
      </w:r>
      <w:r>
        <w:tab/>
        <w:t>The executors of John Gargrave(q.v.) brought a plaint of debt against him</w:t>
      </w:r>
    </w:p>
    <w:p w14:paraId="07471DA8" w14:textId="77777777" w:rsidR="00EB1F88" w:rsidRDefault="00EB1F88" w:rsidP="00EB1F88">
      <w:pPr>
        <w:pStyle w:val="NoSpacing"/>
      </w:pPr>
      <w:r>
        <w:tab/>
      </w:r>
      <w:r>
        <w:tab/>
        <w:t>and 6 others.</w:t>
      </w:r>
    </w:p>
    <w:p w14:paraId="4E497D4A" w14:textId="77777777" w:rsidR="00EB1F88" w:rsidRDefault="00EB1F88" w:rsidP="00EB1F88">
      <w:pPr>
        <w:pStyle w:val="NoSpacing"/>
      </w:pPr>
      <w:r>
        <w:tab/>
      </w:r>
      <w:r>
        <w:tab/>
        <w:t xml:space="preserve">( </w:t>
      </w:r>
      <w:hyperlink r:id="rId6" w:history="1">
        <w:r w:rsidRPr="007C1B9E">
          <w:rPr>
            <w:rStyle w:val="Hyperlink"/>
          </w:rPr>
          <w:t>http://aalt.law.uh.edu/Indices/CP40Indices/CP40no677/CP40no677Pl.htm</w:t>
        </w:r>
      </w:hyperlink>
      <w:r>
        <w:t xml:space="preserve"> )</w:t>
      </w:r>
    </w:p>
    <w:p w14:paraId="74584FC1" w14:textId="77777777" w:rsidR="00EB1F88" w:rsidRDefault="00EB1F88" w:rsidP="00EB1F88">
      <w:pPr>
        <w:pStyle w:val="NoSpacing"/>
      </w:pPr>
    </w:p>
    <w:p w14:paraId="7AF89113" w14:textId="77777777" w:rsidR="00EB1F88" w:rsidRDefault="00EB1F88" w:rsidP="00EB1F88">
      <w:pPr>
        <w:pStyle w:val="NoSpacing"/>
      </w:pPr>
    </w:p>
    <w:p w14:paraId="2CE290BF" w14:textId="77777777" w:rsidR="00EB1F88" w:rsidRDefault="00EB1F88" w:rsidP="00EB1F88">
      <w:pPr>
        <w:pStyle w:val="NoSpacing"/>
      </w:pPr>
      <w:r>
        <w:t>1 December 2025</w:t>
      </w:r>
    </w:p>
    <w:p w14:paraId="7263CF3B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1328E" w14:textId="77777777" w:rsidR="00EB1F88" w:rsidRDefault="00EB1F88" w:rsidP="00086E2C">
      <w:pPr>
        <w:spacing w:after="0" w:line="240" w:lineRule="auto"/>
      </w:pPr>
      <w:r>
        <w:separator/>
      </w:r>
    </w:p>
  </w:endnote>
  <w:endnote w:type="continuationSeparator" w:id="0">
    <w:p w14:paraId="55114B25" w14:textId="77777777" w:rsidR="00EB1F88" w:rsidRDefault="00EB1F88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CAA27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6DDB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5024A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38D11" w14:textId="77777777" w:rsidR="00EB1F88" w:rsidRDefault="00EB1F88" w:rsidP="00086E2C">
      <w:pPr>
        <w:spacing w:after="0" w:line="240" w:lineRule="auto"/>
      </w:pPr>
      <w:r>
        <w:separator/>
      </w:r>
    </w:p>
  </w:footnote>
  <w:footnote w:type="continuationSeparator" w:id="0">
    <w:p w14:paraId="63065994" w14:textId="77777777" w:rsidR="00EB1F88" w:rsidRDefault="00EB1F88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8BAC2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645F6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CB82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88"/>
    <w:rsid w:val="00086E2C"/>
    <w:rsid w:val="000A2E7A"/>
    <w:rsid w:val="002244B7"/>
    <w:rsid w:val="00314D94"/>
    <w:rsid w:val="00617568"/>
    <w:rsid w:val="006E68FA"/>
    <w:rsid w:val="008E2AE8"/>
    <w:rsid w:val="00EB1F88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9C9EA"/>
  <w15:chartTrackingRefBased/>
  <w15:docId w15:val="{1877ED0B-B6FB-4733-B272-BE929815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EB1F88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EB1F8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77/CP40no67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1</TotalTime>
  <Pages>1</Pages>
  <Words>43</Words>
  <Characters>282</Characters>
  <Application>Microsoft Office Word</Application>
  <DocSecurity>0</DocSecurity>
  <Lines>15</Lines>
  <Paragraphs>8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2025-12-03T20:11:00Z</dcterms:created>
  <dcterms:modified xsi:type="dcterms:W3CDTF">2025-12-03T20:12:00Z</dcterms:modified>
</cp:coreProperties>
</file>